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2DF1A" w14:textId="6A643EB3" w:rsidR="008252B0" w:rsidRPr="006D5960" w:rsidRDefault="00A060A9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>09</w:t>
      </w:r>
      <w:r w:rsidR="00C968E8" w:rsidRPr="006D5960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31554F" w:rsidRPr="006D5960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E71C56" w:rsidRPr="006D5960">
        <w:rPr>
          <w:rFonts w:ascii="Arial" w:hAnsi="Arial" w:cs="Arial"/>
          <w:b/>
          <w:color w:val="auto"/>
          <w:sz w:val="28"/>
          <w:szCs w:val="22"/>
        </w:rPr>
        <w:t>„</w:t>
      </w:r>
      <w:r w:rsidR="001D3710" w:rsidRPr="006D5960">
        <w:rPr>
          <w:rFonts w:ascii="Arial" w:hAnsi="Arial" w:cs="Arial"/>
          <w:b/>
          <w:color w:val="auto"/>
          <w:sz w:val="28"/>
          <w:szCs w:val="22"/>
        </w:rPr>
        <w:t>Referenzprojekt</w:t>
      </w:r>
      <w:r w:rsidR="00D16A90" w:rsidRPr="006D5960">
        <w:rPr>
          <w:rFonts w:ascii="Arial" w:hAnsi="Arial" w:cs="Arial"/>
          <w:b/>
          <w:color w:val="auto"/>
          <w:sz w:val="28"/>
          <w:szCs w:val="22"/>
        </w:rPr>
        <w:t>e</w:t>
      </w:r>
    </w:p>
    <w:p w14:paraId="01D59688" w14:textId="77777777" w:rsidR="001314AC" w:rsidRPr="006D5960" w:rsidRDefault="001314AC" w:rsidP="001314AC">
      <w:pPr>
        <w:spacing w:after="0" w:line="240" w:lineRule="auto"/>
        <w:rPr>
          <w:rFonts w:ascii="Arial" w:hAnsi="Arial" w:cs="Arial"/>
        </w:rPr>
      </w:pPr>
    </w:p>
    <w:p w14:paraId="79FC87B7" w14:textId="77777777" w:rsidR="00873517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D5960">
        <w:rPr>
          <w:rFonts w:ascii="Arial" w:hAnsi="Arial" w:cs="Arial"/>
        </w:rPr>
        <w:t>Dieses</w:t>
      </w:r>
      <w:r w:rsidR="00000ED0" w:rsidRPr="006D5960">
        <w:rPr>
          <w:rFonts w:ascii="Arial" w:hAnsi="Arial" w:cs="Arial"/>
        </w:rPr>
        <w:t xml:space="preserve"> Formblatt ist von dem B</w:t>
      </w:r>
      <w:bookmarkStart w:id="0" w:name="_Hlk528393089"/>
      <w:r w:rsidR="00D656B2" w:rsidRPr="006D5960">
        <w:rPr>
          <w:rFonts w:ascii="Arial" w:hAnsi="Arial" w:cs="Arial"/>
        </w:rPr>
        <w:t>ieter</w:t>
      </w:r>
      <w:r w:rsidR="000F1D4C" w:rsidRPr="006D5960">
        <w:rPr>
          <w:rFonts w:ascii="Arial" w:hAnsi="Arial" w:cs="Arial"/>
        </w:rPr>
        <w:t xml:space="preserve"> (für sich als Einzel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 xml:space="preserve">; jedes Mitglied der </w:t>
      </w:r>
      <w:r w:rsidR="00D656B2" w:rsidRPr="006D5960">
        <w:rPr>
          <w:rFonts w:ascii="Arial" w:hAnsi="Arial" w:cs="Arial"/>
        </w:rPr>
        <w:t>Bieter</w:t>
      </w:r>
      <w:r w:rsidR="000F1D4C" w:rsidRPr="006D5960">
        <w:rPr>
          <w:rFonts w:ascii="Arial" w:hAnsi="Arial" w:cs="Arial"/>
        </w:rPr>
        <w:t>gemeinschaft</w:t>
      </w:r>
      <w:r w:rsidR="00B967F8" w:rsidRPr="006D5960">
        <w:rPr>
          <w:rFonts w:ascii="Arial" w:hAnsi="Arial" w:cs="Arial"/>
        </w:rPr>
        <w:t xml:space="preserve">) </w:t>
      </w:r>
      <w:r w:rsidR="000F1D4C" w:rsidRPr="006D5960">
        <w:rPr>
          <w:rFonts w:ascii="Arial" w:hAnsi="Arial" w:cs="Arial"/>
        </w:rPr>
        <w:t>und den eignungs</w:t>
      </w:r>
      <w:r w:rsidR="000F1D4C" w:rsidRPr="006D5960">
        <w:rPr>
          <w:rFonts w:ascii="Arial" w:hAnsi="Arial" w:cs="Arial"/>
          <w:u w:val="single"/>
        </w:rPr>
        <w:t>ver</w:t>
      </w:r>
      <w:r w:rsidR="000F1D4C" w:rsidRPr="006D5960">
        <w:rPr>
          <w:rFonts w:ascii="Arial" w:hAnsi="Arial" w:cs="Arial"/>
        </w:rPr>
        <w:t>leihenden Unterauftragnehmer</w:t>
      </w:r>
      <w:r w:rsidR="00B967F8" w:rsidRPr="006D5960">
        <w:rPr>
          <w:rFonts w:ascii="Arial" w:hAnsi="Arial" w:cs="Arial"/>
        </w:rPr>
        <w:t>n</w:t>
      </w:r>
      <w:r w:rsidR="000F1D4C" w:rsidRPr="006D5960">
        <w:rPr>
          <w:rFonts w:ascii="Arial" w:hAnsi="Arial" w:cs="Arial"/>
        </w:rPr>
        <w:t xml:space="preserve"> </w:t>
      </w:r>
      <w:r w:rsidRPr="006D5960">
        <w:rPr>
          <w:rFonts w:ascii="Arial" w:hAnsi="Arial" w:cs="Arial"/>
        </w:rPr>
        <w:t>auszufüllen.</w:t>
      </w:r>
      <w:r w:rsidR="00000ED0" w:rsidRPr="006D5960">
        <w:rPr>
          <w:rFonts w:ascii="Arial" w:hAnsi="Arial" w:cs="Arial"/>
        </w:rPr>
        <w:t xml:space="preserve"> </w:t>
      </w:r>
    </w:p>
    <w:p w14:paraId="67EF6D0B" w14:textId="77777777" w:rsidR="00F549BE" w:rsidRPr="006D5960" w:rsidRDefault="00F549BE" w:rsidP="001314AC">
      <w:pPr>
        <w:spacing w:after="0" w:line="240" w:lineRule="auto"/>
        <w:rPr>
          <w:rFonts w:ascii="Arial" w:hAnsi="Arial" w:cs="Arial"/>
        </w:rPr>
      </w:pPr>
      <w:bookmarkStart w:id="1" w:name="_Hlk18066510"/>
      <w:bookmarkEnd w:id="0"/>
      <w:r w:rsidRPr="006D5960">
        <w:rPr>
          <w:rFonts w:ascii="Arial" w:hAnsi="Arial" w:cs="Arial"/>
        </w:rPr>
        <w:t>(</w:t>
      </w:r>
      <w:r w:rsidRPr="006D5960">
        <w:rPr>
          <w:rFonts w:ascii="Arial" w:hAnsi="Arial" w:cs="Arial"/>
          <w:i/>
        </w:rPr>
        <w:t>Bitte</w:t>
      </w:r>
      <w:r w:rsidR="000D5E89" w:rsidRPr="006D5960">
        <w:rPr>
          <w:rFonts w:ascii="Arial" w:hAnsi="Arial" w:cs="Arial"/>
          <w:i/>
        </w:rPr>
        <w:t xml:space="preserve"> ausfüllen </w:t>
      </w:r>
      <w:r w:rsidR="003919A7" w:rsidRPr="006D5960">
        <w:rPr>
          <w:rFonts w:ascii="Arial" w:hAnsi="Arial" w:cs="Arial"/>
          <w:i/>
        </w:rPr>
        <w:t xml:space="preserve">[eckige Klammern] </w:t>
      </w:r>
      <w:r w:rsidR="000D5E89" w:rsidRPr="006D5960">
        <w:rPr>
          <w:rFonts w:ascii="Arial" w:hAnsi="Arial" w:cs="Arial"/>
          <w:i/>
        </w:rPr>
        <w:t xml:space="preserve">und </w:t>
      </w:r>
      <w:r w:rsidRPr="006D5960">
        <w:rPr>
          <w:rFonts w:ascii="Arial" w:hAnsi="Arial" w:cs="Arial"/>
          <w:i/>
        </w:rPr>
        <w:t xml:space="preserve">zutreffendes </w:t>
      </w:r>
      <w:r w:rsidR="003919A7" w:rsidRPr="006D5960">
        <w:rPr>
          <w:rFonts w:ascii="Arial" w:hAnsi="Arial" w:cs="Arial"/>
          <w:b/>
          <w:bCs/>
        </w:rPr>
        <w:sym w:font="Wingdings" w:char="F0A8"/>
      </w:r>
      <w:r w:rsidR="003919A7" w:rsidRPr="006D5960">
        <w:rPr>
          <w:rFonts w:ascii="Arial" w:hAnsi="Arial" w:cs="Arial"/>
          <w:b/>
          <w:bCs/>
        </w:rPr>
        <w:t xml:space="preserve"> </w:t>
      </w:r>
      <w:r w:rsidRPr="006D5960">
        <w:rPr>
          <w:rFonts w:ascii="Arial" w:hAnsi="Arial" w:cs="Arial"/>
          <w:i/>
        </w:rPr>
        <w:t>ankreuzen</w:t>
      </w:r>
      <w:r w:rsidRPr="006D5960">
        <w:rPr>
          <w:rFonts w:ascii="Arial" w:hAnsi="Arial" w:cs="Arial"/>
        </w:rPr>
        <w:t>)</w:t>
      </w:r>
    </w:p>
    <w:p w14:paraId="67372F9C" w14:textId="77777777" w:rsidR="000F1D4C" w:rsidRPr="006D5960" w:rsidRDefault="000F1D4C" w:rsidP="001314AC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1272A1" w:rsidRPr="006D5960" w14:paraId="36B4C9A9" w14:textId="77777777" w:rsidTr="000167CC">
        <w:tc>
          <w:tcPr>
            <w:tcW w:w="9464" w:type="dxa"/>
            <w:gridSpan w:val="3"/>
            <w:shd w:val="clear" w:color="auto" w:fill="F2F2F2"/>
          </w:tcPr>
          <w:p w14:paraId="4B2A7419" w14:textId="77777777" w:rsidR="001272A1" w:rsidRPr="006D5960" w:rsidRDefault="001272A1" w:rsidP="001272A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 w:rsidR="00D16A90" w:rsidRPr="006D5960">
              <w:rPr>
                <w:rFonts w:ascii="Arial" w:hAnsi="Arial" w:cs="Arial"/>
                <w:b/>
              </w:rPr>
              <w:t xml:space="preserve"> 1</w:t>
            </w:r>
          </w:p>
        </w:tc>
      </w:tr>
      <w:tr w:rsidR="001272A1" w:rsidRPr="006D5960" w14:paraId="25BC9996" w14:textId="77777777" w:rsidTr="000167CC">
        <w:tc>
          <w:tcPr>
            <w:tcW w:w="534" w:type="dxa"/>
            <w:shd w:val="clear" w:color="auto" w:fill="F2F2F2"/>
          </w:tcPr>
          <w:p w14:paraId="50A9256C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040D6F96" w14:textId="63CBA58E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 w:rsidR="00D746EA">
              <w:rPr>
                <w:rFonts w:ascii="Arial" w:hAnsi="Arial" w:cs="Arial"/>
              </w:rPr>
              <w:t xml:space="preserve"> </w:t>
            </w:r>
            <w:r w:rsidR="00D746EA" w:rsidRPr="00D746EA">
              <w:rPr>
                <w:rFonts w:ascii="Arial" w:hAnsi="Arial" w:cs="Arial"/>
              </w:rPr>
              <w:t>und Referenzgeber</w:t>
            </w:r>
            <w:r w:rsidR="008D709E">
              <w:rPr>
                <w:rFonts w:ascii="Arial" w:hAnsi="Arial" w:cs="Arial"/>
              </w:rPr>
              <w:t xml:space="preserve"> (vollständige Anschrift</w:t>
            </w:r>
            <w:r w:rsidR="00EC4EC8">
              <w:rPr>
                <w:rFonts w:ascii="Arial" w:hAnsi="Arial" w:cs="Arial"/>
              </w:rPr>
              <w:t xml:space="preserve">, Angabe des Ansprechpartners und </w:t>
            </w:r>
            <w:r w:rsidR="00AC4C90">
              <w:rPr>
                <w:rFonts w:ascii="Arial" w:hAnsi="Arial" w:cs="Arial"/>
              </w:rPr>
              <w:t>dessen Kontaktdaten</w:t>
            </w:r>
            <w:r w:rsidR="008D709E">
              <w:rPr>
                <w:rFonts w:ascii="Arial" w:hAnsi="Arial" w:cs="Arial"/>
              </w:rPr>
              <w:t>)</w:t>
            </w:r>
            <w:r w:rsidR="00D746EA" w:rsidRPr="00D746EA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</w:tcPr>
          <w:p w14:paraId="127E8EAF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 w:rsidR="00D746EA">
              <w:rPr>
                <w:rFonts w:ascii="Arial" w:hAnsi="Arial" w:cs="Arial"/>
                <w:bCs/>
              </w:rPr>
              <w:t xml:space="preserve"> </w:t>
            </w:r>
            <w:r w:rsidR="00D746EA" w:rsidRPr="00D746EA">
              <w:rPr>
                <w:rFonts w:ascii="Arial" w:hAnsi="Arial" w:cs="Arial"/>
                <w:bCs/>
              </w:rPr>
              <w:t>und Referenzgeber:</w:t>
            </w:r>
            <w:r w:rsidR="001E21AC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83318807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C34841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150B6566" w14:textId="77777777" w:rsidTr="000167CC">
        <w:tc>
          <w:tcPr>
            <w:tcW w:w="534" w:type="dxa"/>
            <w:shd w:val="clear" w:color="auto" w:fill="F2F2F2"/>
          </w:tcPr>
          <w:p w14:paraId="4F5CD58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377955B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</w:tcPr>
          <w:p w14:paraId="44D94E7A" w14:textId="77777777" w:rsidR="001272A1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164675583"/>
              <w:placeholder>
                <w:docPart w:val="DefaultPlaceholder_1082065158"/>
              </w:placeholder>
              <w:showingPlcHdr/>
            </w:sdtPr>
            <w:sdtEndPr/>
            <w:sdtContent>
              <w:p w14:paraId="5FA47CBA" w14:textId="77777777" w:rsidR="001E21AC" w:rsidRPr="006D5960" w:rsidRDefault="001E21AC" w:rsidP="00154A52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451E6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1272A1" w:rsidRPr="006D5960" w14:paraId="6540AFE0" w14:textId="77777777" w:rsidTr="000167CC">
        <w:tc>
          <w:tcPr>
            <w:tcW w:w="534" w:type="dxa"/>
            <w:shd w:val="clear" w:color="auto" w:fill="F2F2F2"/>
          </w:tcPr>
          <w:p w14:paraId="713DB8C4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67E638AD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</w:tcPr>
          <w:p w14:paraId="0619404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 xml:space="preserve">Auftragswert </w:t>
            </w:r>
            <w:r w:rsidR="001E21AC" w:rsidRPr="006D5960">
              <w:rPr>
                <w:rFonts w:ascii="Arial" w:hAnsi="Arial" w:cs="Arial"/>
                <w:bCs/>
              </w:rPr>
              <w:t>EUR (netto)</w:t>
            </w:r>
          </w:p>
          <w:sdt>
            <w:sdtPr>
              <w:rPr>
                <w:rFonts w:ascii="Arial" w:hAnsi="Arial" w:cs="Arial"/>
                <w:bCs/>
              </w:rPr>
              <w:id w:val="-1047530737"/>
              <w:placeholder>
                <w:docPart w:val="DefaultPlaceholder_1082065158"/>
              </w:placeholder>
              <w:showingPlcHdr/>
            </w:sdtPr>
            <w:sdtEndPr/>
            <w:sdtContent>
              <w:p w14:paraId="11C2DDAD" w14:textId="77777777" w:rsidR="001272A1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BBEE413" w14:textId="77777777" w:rsidR="001E21AC" w:rsidRPr="006D5960" w:rsidRDefault="001E21AC" w:rsidP="001E21A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272A1" w:rsidRPr="006D5960" w14:paraId="5F694613" w14:textId="77777777" w:rsidTr="000167CC">
        <w:tc>
          <w:tcPr>
            <w:tcW w:w="534" w:type="dxa"/>
            <w:shd w:val="clear" w:color="auto" w:fill="F2F2F2"/>
          </w:tcPr>
          <w:p w14:paraId="7DA811B1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33BBB407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</w:t>
            </w:r>
            <w:r w:rsidR="00B967F8" w:rsidRPr="006D5960">
              <w:rPr>
                <w:rFonts w:ascii="Arial" w:hAnsi="Arial" w:cs="Arial"/>
              </w:rPr>
              <w:t>raum</w:t>
            </w:r>
            <w:r w:rsidRPr="006D5960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</w:tcPr>
          <w:p w14:paraId="42F64CC8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</w:t>
            </w:r>
            <w:r w:rsidR="00F62F3C" w:rsidRPr="006D5960">
              <w:rPr>
                <w:rFonts w:ascii="Arial" w:hAnsi="Arial" w:cs="Arial"/>
                <w:bCs/>
              </w:rPr>
              <w:t>s</w:t>
            </w:r>
            <w:r w:rsidRPr="006D5960">
              <w:rPr>
                <w:rFonts w:ascii="Arial" w:hAnsi="Arial" w:cs="Arial"/>
                <w:bCs/>
              </w:rPr>
              <w:t xml:space="preserve"> Leistung</w:t>
            </w:r>
            <w:r w:rsidR="00F62F3C" w:rsidRPr="006D5960">
              <w:rPr>
                <w:rFonts w:ascii="Arial" w:hAnsi="Arial" w:cs="Arial"/>
                <w:bCs/>
              </w:rPr>
              <w:t>szeitraums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9755727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DEC5F22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</w:t>
            </w:r>
            <w:r w:rsidR="00F62F3C" w:rsidRPr="006D5960">
              <w:rPr>
                <w:rFonts w:ascii="Arial" w:hAnsi="Arial" w:cs="Arial"/>
                <w:bCs/>
              </w:rPr>
              <w:t>zeitraums</w:t>
            </w:r>
            <w:r w:rsidRPr="006D5960">
              <w:rPr>
                <w:rFonts w:ascii="Arial" w:hAnsi="Arial" w:cs="Arial"/>
                <w:bCs/>
              </w:rPr>
              <w:t xml:space="preserve">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22017823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00A8A51" w14:textId="77777777" w:rsidR="001272A1" w:rsidRPr="000167CC" w:rsidRDefault="00B967F8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79564357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1E21A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1272A1" w:rsidRPr="006D5960" w14:paraId="293568CE" w14:textId="77777777" w:rsidTr="000167CC">
        <w:tc>
          <w:tcPr>
            <w:tcW w:w="534" w:type="dxa"/>
            <w:shd w:val="clear" w:color="auto" w:fill="F2F2F2"/>
          </w:tcPr>
          <w:p w14:paraId="64B24275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25AC7080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6364AADA" w14:textId="77777777" w:rsidR="001272A1" w:rsidRPr="006D5960" w:rsidRDefault="001272A1" w:rsidP="00154A5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27FB4A8F" w14:textId="77777777" w:rsidR="001272A1" w:rsidRPr="006D5960" w:rsidRDefault="00863C00" w:rsidP="00154A52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77833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1272A1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6E680FDC" w14:textId="77777777" w:rsidR="001272A1" w:rsidRPr="006D5960" w:rsidRDefault="00863C00" w:rsidP="00154A52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-58761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272A1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1272A1" w:rsidRPr="006D5960">
              <w:rPr>
                <w:rFonts w:ascii="Arial" w:hAnsi="Arial" w:cs="Arial"/>
                <w:bCs/>
              </w:rPr>
              <w:br/>
            </w:r>
          </w:p>
        </w:tc>
      </w:tr>
      <w:tr w:rsidR="003F2D66" w:rsidRPr="006D5960" w14:paraId="74DF46BE" w14:textId="77777777" w:rsidTr="000167C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02604F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357663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528392157"/>
            <w:r w:rsidRPr="006D5960">
              <w:rPr>
                <w:rFonts w:ascii="Arial" w:hAnsi="Arial" w:cs="Arial"/>
              </w:rPr>
              <w:t>Rolle des Referenznehmers in dem Referenzprojekt</w:t>
            </w:r>
            <w:bookmarkEnd w:id="2"/>
            <w:r w:rsidRPr="006D5960">
              <w:rPr>
                <w:rFonts w:ascii="Arial" w:hAnsi="Arial" w:cs="Arial"/>
              </w:rPr>
              <w:t>:</w:t>
            </w:r>
          </w:p>
          <w:p w14:paraId="450B9CF1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9AD9" w14:textId="77777777" w:rsidR="003F2D66" w:rsidRPr="006D5960" w:rsidRDefault="00863C00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4588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6B9153BE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14682DB" w14:textId="77777777" w:rsidR="003F2D66" w:rsidRDefault="00863C00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4819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1691027519"/>
              <w:placeholder>
                <w:docPart w:val="DefaultPlaceholder_1082065158"/>
              </w:placeholder>
              <w:showingPlcHdr/>
            </w:sdtPr>
            <w:sdtEndPr/>
            <w:sdtContent>
              <w:p w14:paraId="4916D583" w14:textId="77777777" w:rsidR="001E21AC" w:rsidRPr="006D5960" w:rsidRDefault="001E21AC" w:rsidP="00BA66C1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C09E726" w14:textId="77777777" w:rsidR="003F2D66" w:rsidRPr="006D5960" w:rsidRDefault="003F2D66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2F54723" w14:textId="77777777" w:rsidR="003F2D66" w:rsidRPr="006D5960" w:rsidRDefault="00863C00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896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21A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F2D66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751499927"/>
              <w:placeholder>
                <w:docPart w:val="DefaultPlaceholder_1082065158"/>
              </w:placeholder>
              <w:showingPlcHdr/>
            </w:sdtPr>
            <w:sdtEndPr/>
            <w:sdtContent>
              <w:p w14:paraId="46B6FB9B" w14:textId="77777777" w:rsidR="001E21AC" w:rsidRPr="006D5960" w:rsidRDefault="001E21AC" w:rsidP="001E21AC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:rsidRPr="006D5960" w14:paraId="7958C9C1" w14:textId="77777777" w:rsidTr="000167CC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9D445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412E9C" w14:textId="77777777" w:rsidR="000167CC" w:rsidRPr="006D5960" w:rsidRDefault="000167CC" w:rsidP="00BA66C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04D1" w14:textId="650AC4B4" w:rsidR="000167CC" w:rsidRDefault="00863C00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694693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8D709E">
              <w:rPr>
                <w:rFonts w:ascii="Arial" w:hAnsi="Arial" w:cs="Arial"/>
                <w:bCs/>
              </w:rPr>
              <w:t>Gestellung, Aufbereitung, Lieferung und Bestandsführung von Servicekleidung</w:t>
            </w:r>
            <w:r w:rsidR="000167CC" w:rsidRPr="000167CC">
              <w:rPr>
                <w:rFonts w:ascii="Arial" w:hAnsi="Arial" w:cs="Arial"/>
                <w:bCs/>
              </w:rPr>
              <w:t xml:space="preserve"> </w:t>
            </w:r>
            <w:r w:rsidR="008D709E">
              <w:rPr>
                <w:rFonts w:ascii="Arial" w:hAnsi="Arial" w:cs="Arial"/>
                <w:bCs/>
              </w:rPr>
              <w:t>an</w:t>
            </w:r>
            <w:r w:rsidR="000167CC" w:rsidRPr="000167CC">
              <w:rPr>
                <w:rFonts w:ascii="Arial" w:hAnsi="Arial" w:cs="Arial"/>
                <w:bCs/>
              </w:rPr>
              <w:t xml:space="preserve"> mehreren Standorten (mindestens zwei)</w:t>
            </w:r>
          </w:p>
          <w:p w14:paraId="0113A05E" w14:textId="77777777" w:rsidR="000167CC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8FBF2D7" w14:textId="7A6B4F2D" w:rsidR="000167CC" w:rsidRDefault="00863C00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809305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Leistung</w:t>
            </w:r>
            <w:r w:rsidR="008D709E">
              <w:rPr>
                <w:rFonts w:ascii="Arial" w:hAnsi="Arial" w:cs="Arial"/>
                <w:bCs/>
              </w:rPr>
              <w:t xml:space="preserve">serbringung </w:t>
            </w:r>
            <w:r w:rsidR="000167CC" w:rsidRPr="000167CC">
              <w:rPr>
                <w:rFonts w:ascii="Arial" w:hAnsi="Arial" w:cs="Arial"/>
                <w:bCs/>
              </w:rPr>
              <w:t xml:space="preserve">mit einer Vertragslaufzeit über min. </w:t>
            </w:r>
            <w:r w:rsidR="008D709E">
              <w:rPr>
                <w:rFonts w:ascii="Arial" w:hAnsi="Arial" w:cs="Arial"/>
                <w:bCs/>
              </w:rPr>
              <w:t>zwei</w:t>
            </w:r>
            <w:r w:rsidR="000167CC" w:rsidRPr="000167CC">
              <w:rPr>
                <w:rFonts w:ascii="Arial" w:hAnsi="Arial" w:cs="Arial"/>
                <w:bCs/>
              </w:rPr>
              <w:t xml:space="preserve"> Jahre.</w:t>
            </w:r>
          </w:p>
          <w:p w14:paraId="1388C8A7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2060129457"/>
                <w:placeholder>
                  <w:docPart w:val="204C187D3B784F9489BAA6C49D19E453"/>
                </w:placeholder>
                <w:showingPlcHdr/>
              </w:sdtPr>
              <w:sdtEndPr/>
              <w:sdtContent>
                <w:r w:rsidR="0034285B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57E020E1" w14:textId="77777777" w:rsidR="000167CC" w:rsidRPr="006D5960" w:rsidRDefault="000167CC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5A2DFB" w14:textId="77777777" w:rsidR="000167CC" w:rsidRDefault="00863C00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559836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</w:t>
            </w:r>
            <w:r w:rsidR="000167CC" w:rsidRPr="000167CC">
              <w:rPr>
                <w:rFonts w:ascii="Arial" w:hAnsi="Arial" w:cs="Arial"/>
                <w:bCs/>
              </w:rPr>
              <w:t>Referenzgeber (Unternehmen) und ein Ansprechpartner mit T</w:t>
            </w:r>
            <w:r w:rsidR="000167CC">
              <w:rPr>
                <w:rFonts w:ascii="Arial" w:hAnsi="Arial" w:cs="Arial"/>
                <w:bCs/>
              </w:rPr>
              <w:t>elefonnummer beim Referenzgeber</w:t>
            </w:r>
          </w:p>
          <w:p w14:paraId="3AA2D2A5" w14:textId="77777777" w:rsidR="000167CC" w:rsidRDefault="00863C00" w:rsidP="000167CC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14131740"/>
                <w:placeholder>
                  <w:docPart w:val="D95575B522504164939F63C4C393776D"/>
                </w:placeholder>
                <w:showingPlcHdr/>
              </w:sdtPr>
              <w:sdtEndPr/>
              <w:sdtContent>
                <w:r w:rsidR="000167CC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377E354" w14:textId="77777777" w:rsidR="000167CC" w:rsidRDefault="000167CC" w:rsidP="00BA66C1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5E40F2D0" w14:textId="77777777" w:rsidR="000F1D4C" w:rsidRPr="006D5960" w:rsidRDefault="000F1D4C" w:rsidP="00275A79">
      <w:pPr>
        <w:spacing w:after="0" w:line="240" w:lineRule="auto"/>
        <w:rPr>
          <w:rFonts w:ascii="Arial" w:hAnsi="Arial" w:cs="Arial"/>
        </w:rPr>
      </w:pPr>
    </w:p>
    <w:p w14:paraId="7CAFFF95" w14:textId="77777777" w:rsidR="00D16A90" w:rsidRPr="006D5960" w:rsidRDefault="001272A1" w:rsidP="00D16A90">
      <w:pPr>
        <w:spacing w:after="0" w:line="240" w:lineRule="auto"/>
        <w:rPr>
          <w:rFonts w:ascii="Arial" w:hAnsi="Arial" w:cs="Arial"/>
        </w:rPr>
      </w:pPr>
      <w:r w:rsidRPr="006D5960">
        <w:rPr>
          <w:rFonts w:ascii="Arial" w:hAnsi="Arial" w:cs="Arial"/>
        </w:rPr>
        <w:br w:type="page"/>
      </w:r>
      <w:bookmarkEnd w:id="1"/>
      <w:r w:rsidR="00D16A90" w:rsidRPr="006D5960">
        <w:rPr>
          <w:rFonts w:ascii="Arial" w:hAnsi="Arial" w:cs="Arial"/>
        </w:rPr>
        <w:lastRenderedPageBreak/>
        <w:t>(</w:t>
      </w:r>
      <w:r w:rsidR="00D16A90" w:rsidRPr="006D5960">
        <w:rPr>
          <w:rFonts w:ascii="Arial" w:hAnsi="Arial" w:cs="Arial"/>
          <w:i/>
        </w:rPr>
        <w:t xml:space="preserve">Bitte ausfüllen [eckige Klammern] und zutreffendes </w:t>
      </w:r>
      <w:r w:rsidR="00D16A90" w:rsidRPr="006D5960">
        <w:rPr>
          <w:rFonts w:ascii="Arial" w:hAnsi="Arial" w:cs="Arial"/>
          <w:b/>
          <w:bCs/>
        </w:rPr>
        <w:sym w:font="Wingdings" w:char="F0A8"/>
      </w:r>
      <w:r w:rsidR="00D16A90" w:rsidRPr="006D5960">
        <w:rPr>
          <w:rFonts w:ascii="Arial" w:hAnsi="Arial" w:cs="Arial"/>
          <w:b/>
          <w:bCs/>
        </w:rPr>
        <w:t xml:space="preserve"> </w:t>
      </w:r>
      <w:r w:rsidR="00D16A90" w:rsidRPr="006D5960">
        <w:rPr>
          <w:rFonts w:ascii="Arial" w:hAnsi="Arial" w:cs="Arial"/>
          <w:i/>
        </w:rPr>
        <w:t>ankreuzen</w:t>
      </w:r>
      <w:r w:rsidR="00D16A90" w:rsidRPr="006D5960">
        <w:rPr>
          <w:rFonts w:ascii="Arial" w:hAnsi="Arial" w:cs="Arial"/>
        </w:rPr>
        <w:t>)</w:t>
      </w:r>
    </w:p>
    <w:p w14:paraId="06ECF829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85"/>
        <w:gridCol w:w="5245"/>
      </w:tblGrid>
      <w:tr w:rsidR="000167CC" w:rsidRPr="006D5960" w14:paraId="26F3CC27" w14:textId="77777777" w:rsidTr="003679F8">
        <w:tc>
          <w:tcPr>
            <w:tcW w:w="9464" w:type="dxa"/>
            <w:gridSpan w:val="3"/>
            <w:shd w:val="clear" w:color="auto" w:fill="F2F2F2"/>
          </w:tcPr>
          <w:p w14:paraId="4BF8E847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D5960">
              <w:rPr>
                <w:rFonts w:ascii="Arial" w:hAnsi="Arial" w:cs="Arial"/>
                <w:b/>
              </w:rPr>
              <w:t>Referenzprojekt</w:t>
            </w:r>
            <w:r>
              <w:rPr>
                <w:rFonts w:ascii="Arial" w:hAnsi="Arial" w:cs="Arial"/>
                <w:b/>
              </w:rPr>
              <w:t xml:space="preserve"> 2</w:t>
            </w:r>
          </w:p>
        </w:tc>
      </w:tr>
      <w:tr w:rsidR="000167CC" w:rsidRPr="006D5960" w14:paraId="030C80B7" w14:textId="77777777" w:rsidTr="003679F8">
        <w:tc>
          <w:tcPr>
            <w:tcW w:w="534" w:type="dxa"/>
            <w:shd w:val="clear" w:color="auto" w:fill="F2F2F2"/>
          </w:tcPr>
          <w:p w14:paraId="71EBBE45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1</w:t>
            </w:r>
          </w:p>
        </w:tc>
        <w:tc>
          <w:tcPr>
            <w:tcW w:w="3685" w:type="dxa"/>
            <w:shd w:val="clear" w:color="auto" w:fill="F2F2F2"/>
          </w:tcPr>
          <w:p w14:paraId="7BEF4F8E" w14:textId="312AE44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Projektbezeichnung</w:t>
            </w:r>
            <w:r>
              <w:rPr>
                <w:rFonts w:ascii="Arial" w:hAnsi="Arial" w:cs="Arial"/>
              </w:rPr>
              <w:t xml:space="preserve"> </w:t>
            </w:r>
            <w:r w:rsidRPr="00D746EA">
              <w:rPr>
                <w:rFonts w:ascii="Arial" w:hAnsi="Arial" w:cs="Arial"/>
              </w:rPr>
              <w:t>und Referenzgeber</w:t>
            </w:r>
            <w:r w:rsidR="00AC4C90">
              <w:rPr>
                <w:rFonts w:ascii="Arial" w:hAnsi="Arial" w:cs="Arial"/>
              </w:rPr>
              <w:t xml:space="preserve"> (vollständige Anschrift, Angabe des Ansprechpartners und dessen Kontaktdaten)</w:t>
            </w:r>
            <w:r w:rsidRPr="00D746EA">
              <w:rPr>
                <w:rFonts w:ascii="Arial" w:hAnsi="Arial" w:cs="Arial"/>
              </w:rPr>
              <w:t>:</w:t>
            </w:r>
          </w:p>
        </w:tc>
        <w:tc>
          <w:tcPr>
            <w:tcW w:w="5245" w:type="dxa"/>
          </w:tcPr>
          <w:p w14:paraId="26CBE968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Projektbezeichnung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D746EA">
              <w:rPr>
                <w:rFonts w:ascii="Arial" w:hAnsi="Arial" w:cs="Arial"/>
                <w:bCs/>
              </w:rPr>
              <w:t>und Referenzgeber:</w:t>
            </w:r>
            <w:r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587382951"/>
                <w:placeholder>
                  <w:docPart w:val="715D5C313CF14E008B9E5E8A4EB68DB1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7C60721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67CC" w:rsidRPr="006D5960" w14:paraId="52580D5A" w14:textId="77777777" w:rsidTr="003679F8">
        <w:tc>
          <w:tcPr>
            <w:tcW w:w="534" w:type="dxa"/>
            <w:shd w:val="clear" w:color="auto" w:fill="F2F2F2"/>
          </w:tcPr>
          <w:p w14:paraId="11B2AC8C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2</w:t>
            </w:r>
          </w:p>
        </w:tc>
        <w:tc>
          <w:tcPr>
            <w:tcW w:w="3685" w:type="dxa"/>
            <w:shd w:val="clear" w:color="auto" w:fill="F2F2F2"/>
          </w:tcPr>
          <w:p w14:paraId="0E9235F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Name des Referenznehmers:</w:t>
            </w:r>
          </w:p>
        </w:tc>
        <w:tc>
          <w:tcPr>
            <w:tcW w:w="5245" w:type="dxa"/>
          </w:tcPr>
          <w:p w14:paraId="1A2C99E0" w14:textId="77777777" w:rsid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Referenz</w:t>
            </w:r>
            <w:r w:rsidRPr="006D5960">
              <w:rPr>
                <w:rFonts w:ascii="Arial" w:hAnsi="Arial" w:cs="Arial"/>
                <w:bCs/>
                <w:u w:val="single"/>
              </w:rPr>
              <w:t>nehmer</w:t>
            </w:r>
            <w:r w:rsidRPr="006D5960">
              <w:rPr>
                <w:rFonts w:ascii="Arial" w:hAnsi="Arial" w:cs="Arial"/>
                <w:bCs/>
              </w:rPr>
              <w:t xml:space="preserve"> (Firma): </w:t>
            </w:r>
          </w:p>
          <w:sdt>
            <w:sdtPr>
              <w:rPr>
                <w:rFonts w:ascii="Arial" w:hAnsi="Arial" w:cs="Arial"/>
                <w:bCs/>
              </w:rPr>
              <w:id w:val="-1834371957"/>
              <w:placeholder>
                <w:docPart w:val="45D9041D3D7C4457A653B7FD48ECB47E"/>
              </w:placeholder>
              <w:showingPlcHdr/>
            </w:sdtPr>
            <w:sdtEndPr/>
            <w:sdtContent>
              <w:p w14:paraId="3C17DDBF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7AA2CB2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167CC" w:rsidRPr="006D5960" w14:paraId="36E9A6EC" w14:textId="77777777" w:rsidTr="003679F8">
        <w:tc>
          <w:tcPr>
            <w:tcW w:w="534" w:type="dxa"/>
            <w:shd w:val="clear" w:color="auto" w:fill="F2F2F2"/>
          </w:tcPr>
          <w:p w14:paraId="1705177B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3</w:t>
            </w:r>
          </w:p>
        </w:tc>
        <w:tc>
          <w:tcPr>
            <w:tcW w:w="3685" w:type="dxa"/>
            <w:shd w:val="clear" w:color="auto" w:fill="F2F2F2"/>
          </w:tcPr>
          <w:p w14:paraId="39627EBC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Wert:</w:t>
            </w:r>
          </w:p>
        </w:tc>
        <w:tc>
          <w:tcPr>
            <w:tcW w:w="5245" w:type="dxa"/>
          </w:tcPr>
          <w:p w14:paraId="12A4BCDB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Auftragswert EUR (netto)</w:t>
            </w:r>
          </w:p>
          <w:sdt>
            <w:sdtPr>
              <w:rPr>
                <w:rFonts w:ascii="Arial" w:hAnsi="Arial" w:cs="Arial"/>
                <w:bCs/>
              </w:rPr>
              <w:id w:val="2052565853"/>
              <w:placeholder>
                <w:docPart w:val="0FD4C8E1EB174A55B4BE7235DEBBD2FB"/>
              </w:placeholder>
              <w:showingPlcHdr/>
            </w:sdtPr>
            <w:sdtEndPr/>
            <w:sdtContent>
              <w:p w14:paraId="54EDC6C5" w14:textId="77777777" w:rsidR="000167CC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40EF49A9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167CC" w:rsidRPr="000167CC" w14:paraId="3964D8C8" w14:textId="77777777" w:rsidTr="003679F8">
        <w:tc>
          <w:tcPr>
            <w:tcW w:w="534" w:type="dxa"/>
            <w:shd w:val="clear" w:color="auto" w:fill="F2F2F2"/>
          </w:tcPr>
          <w:p w14:paraId="3CB56CF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4</w:t>
            </w:r>
          </w:p>
        </w:tc>
        <w:tc>
          <w:tcPr>
            <w:tcW w:w="3685" w:type="dxa"/>
            <w:shd w:val="clear" w:color="auto" w:fill="F2F2F2"/>
          </w:tcPr>
          <w:p w14:paraId="1723547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zum Erbringungszeitraum:</w:t>
            </w:r>
          </w:p>
        </w:tc>
        <w:tc>
          <w:tcPr>
            <w:tcW w:w="5245" w:type="dxa"/>
          </w:tcPr>
          <w:p w14:paraId="416D4828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Beginn des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1640297086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875ECF7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Abschluss der Leistungszeitraums am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671232880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7F108FAD" w14:textId="77777777" w:rsidR="000167CC" w:rsidRPr="000167CC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5960">
              <w:rPr>
                <w:rFonts w:ascii="Arial" w:hAnsi="Arial" w:cs="Arial"/>
                <w:bCs/>
              </w:rPr>
              <w:t>Angabe, falls und inwieweit der Leistungszeitraum zwischenzeitlich unterbrochen worden ist</w:t>
            </w:r>
            <w:r w:rsidRPr="006D5960">
              <w:rPr>
                <w:rFonts w:ascii="Arial" w:hAnsi="Arial" w:cs="Arial"/>
                <w:bCs/>
              </w:rPr>
              <w:br/>
            </w:r>
            <w:sdt>
              <w:sdtPr>
                <w:rPr>
                  <w:rFonts w:ascii="Arial" w:hAnsi="Arial" w:cs="Arial"/>
                  <w:bCs/>
                </w:rPr>
                <w:id w:val="-1900430821"/>
                <w:placeholder>
                  <w:docPart w:val="70E4448C23114362A54F05A1310DD14C"/>
                </w:placeholder>
                <w:showingPlcHdr/>
              </w:sdtPr>
              <w:sdtEndPr/>
              <w:sdtContent>
                <w:r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0167CC" w:rsidRPr="006D5960" w14:paraId="75BA0CEF" w14:textId="77777777" w:rsidTr="003679F8">
        <w:tc>
          <w:tcPr>
            <w:tcW w:w="534" w:type="dxa"/>
            <w:shd w:val="clear" w:color="auto" w:fill="F2F2F2"/>
          </w:tcPr>
          <w:p w14:paraId="6CDD5116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5</w:t>
            </w:r>
          </w:p>
        </w:tc>
        <w:tc>
          <w:tcPr>
            <w:tcW w:w="3685" w:type="dxa"/>
            <w:shd w:val="clear" w:color="auto" w:fill="F2F2F2"/>
          </w:tcPr>
          <w:p w14:paraId="017CB06F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Angaben des öffentlichen oder privaten Empfängers</w:t>
            </w:r>
          </w:p>
          <w:p w14:paraId="2789341E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55A139AA" w14:textId="77777777" w:rsidR="000167CC" w:rsidRPr="006D5960" w:rsidRDefault="00863C00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257746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993CB5">
              <w:rPr>
                <w:rFonts w:ascii="Arial" w:hAnsi="Arial" w:cs="Arial"/>
                <w:bCs/>
              </w:rPr>
              <w:t xml:space="preserve"> Ö</w:t>
            </w:r>
            <w:r w:rsidR="000167CC" w:rsidRPr="006D5960">
              <w:rPr>
                <w:rFonts w:ascii="Arial" w:hAnsi="Arial" w:cs="Arial"/>
                <w:bCs/>
              </w:rPr>
              <w:t>ffentlicher Empfänger (Auftraggeber)</w:t>
            </w:r>
          </w:p>
          <w:p w14:paraId="252E2123" w14:textId="77777777" w:rsidR="000167CC" w:rsidRPr="006D5960" w:rsidRDefault="00863C00" w:rsidP="003679F8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Cs/>
                </w:rPr>
                <w:id w:val="1578163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Privater Empfänger (Auftraggeber)</w:t>
            </w:r>
            <w:r w:rsidR="000167CC" w:rsidRPr="006D5960">
              <w:rPr>
                <w:rFonts w:ascii="Arial" w:hAnsi="Arial" w:cs="Arial"/>
                <w:bCs/>
              </w:rPr>
              <w:br/>
            </w:r>
          </w:p>
        </w:tc>
      </w:tr>
      <w:tr w:rsidR="000167CC" w:rsidRPr="006D5960" w14:paraId="0D3172BE" w14:textId="77777777" w:rsidTr="003679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8F2920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29BE03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 w:rsidRPr="006D5960">
              <w:rPr>
                <w:rFonts w:ascii="Arial" w:hAnsi="Arial" w:cs="Arial"/>
              </w:rPr>
              <w:t>Rolle des Referenznehmers in dem Referenzprojekt:</w:t>
            </w:r>
          </w:p>
          <w:p w14:paraId="746B7000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407" w14:textId="77777777" w:rsidR="000167CC" w:rsidRPr="006D5960" w:rsidRDefault="00863C00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296824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Auftragnehmer</w:t>
            </w:r>
          </w:p>
          <w:p w14:paraId="229FBD44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52CA2AE" w14:textId="77777777" w:rsidR="000167CC" w:rsidRDefault="00863C00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063260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Unterauftragnehmer von </w:t>
            </w:r>
          </w:p>
          <w:sdt>
            <w:sdtPr>
              <w:rPr>
                <w:rFonts w:ascii="Arial" w:hAnsi="Arial" w:cs="Arial"/>
                <w:bCs/>
              </w:rPr>
              <w:id w:val="-2035029278"/>
              <w:placeholder>
                <w:docPart w:val="CC78474F55A040609B51FB39A57D31B8"/>
              </w:placeholder>
              <w:showingPlcHdr/>
            </w:sdtPr>
            <w:sdtEndPr/>
            <w:sdtContent>
              <w:p w14:paraId="7C69EA43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064D129D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5CFD7B1" w14:textId="77777777" w:rsidR="000167CC" w:rsidRPr="006D5960" w:rsidRDefault="00863C00" w:rsidP="003679F8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245689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7CC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167CC" w:rsidRPr="006D5960">
              <w:rPr>
                <w:rFonts w:ascii="Arial" w:hAnsi="Arial" w:cs="Arial"/>
                <w:bCs/>
              </w:rPr>
              <w:t xml:space="preserve"> Mitglied einer Arbeitsgemeinschaft zusammen mit</w:t>
            </w:r>
          </w:p>
          <w:sdt>
            <w:sdtPr>
              <w:rPr>
                <w:rFonts w:ascii="Arial" w:hAnsi="Arial" w:cs="Arial"/>
                <w:bCs/>
              </w:rPr>
              <w:id w:val="-1362347738"/>
              <w:placeholder>
                <w:docPart w:val="CC78474F55A040609B51FB39A57D31B8"/>
              </w:placeholder>
              <w:showingPlcHdr/>
            </w:sdtPr>
            <w:sdtEndPr/>
            <w:sdtContent>
              <w:p w14:paraId="21928628" w14:textId="77777777" w:rsidR="000167CC" w:rsidRPr="006D5960" w:rsidRDefault="000167CC" w:rsidP="003679F8">
                <w:pPr>
                  <w:spacing w:after="0" w:line="240" w:lineRule="auto"/>
                  <w:rPr>
                    <w:rFonts w:ascii="Arial" w:hAnsi="Arial" w:cs="Arial"/>
                    <w:bCs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0167CC" w14:paraId="3C396850" w14:textId="77777777" w:rsidTr="003679F8">
        <w:trPr>
          <w:trHeight w:val="32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0B9E11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BBD11D" w14:textId="77777777" w:rsidR="000167CC" w:rsidRPr="006D5960" w:rsidRDefault="000167CC" w:rsidP="003679F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Qualifizierung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A9A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6392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85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4285B" w:rsidRPr="006D5960">
              <w:rPr>
                <w:rFonts w:ascii="Arial" w:hAnsi="Arial" w:cs="Arial"/>
                <w:bCs/>
              </w:rPr>
              <w:t xml:space="preserve"> </w:t>
            </w:r>
            <w:r w:rsidR="0034285B">
              <w:rPr>
                <w:rFonts w:ascii="Arial" w:hAnsi="Arial" w:cs="Arial"/>
                <w:bCs/>
              </w:rPr>
              <w:t>Gestellung, Aufbereitung, Lieferung und Bestandsführung von Servicekleidung</w:t>
            </w:r>
            <w:r w:rsidR="0034285B" w:rsidRPr="000167CC">
              <w:rPr>
                <w:rFonts w:ascii="Arial" w:hAnsi="Arial" w:cs="Arial"/>
                <w:bCs/>
              </w:rPr>
              <w:t xml:space="preserve"> </w:t>
            </w:r>
            <w:r w:rsidR="0034285B">
              <w:rPr>
                <w:rFonts w:ascii="Arial" w:hAnsi="Arial" w:cs="Arial"/>
                <w:bCs/>
              </w:rPr>
              <w:t>an</w:t>
            </w:r>
            <w:r w:rsidR="0034285B" w:rsidRPr="000167CC">
              <w:rPr>
                <w:rFonts w:ascii="Arial" w:hAnsi="Arial" w:cs="Arial"/>
                <w:bCs/>
              </w:rPr>
              <w:t xml:space="preserve"> mehreren Standorten (mindestens zwei)</w:t>
            </w:r>
          </w:p>
          <w:p w14:paraId="4D00B6E8" w14:textId="77777777" w:rsidR="0034285B" w:rsidRDefault="0034285B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F75CEA1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92122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85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4285B" w:rsidRPr="006D5960">
              <w:rPr>
                <w:rFonts w:ascii="Arial" w:hAnsi="Arial" w:cs="Arial"/>
                <w:bCs/>
              </w:rPr>
              <w:t xml:space="preserve"> </w:t>
            </w:r>
            <w:r w:rsidR="0034285B" w:rsidRPr="000167CC">
              <w:rPr>
                <w:rFonts w:ascii="Arial" w:hAnsi="Arial" w:cs="Arial"/>
                <w:bCs/>
              </w:rPr>
              <w:t>Leistung</w:t>
            </w:r>
            <w:r w:rsidR="0034285B">
              <w:rPr>
                <w:rFonts w:ascii="Arial" w:hAnsi="Arial" w:cs="Arial"/>
                <w:bCs/>
              </w:rPr>
              <w:t xml:space="preserve">serbringung </w:t>
            </w:r>
            <w:r w:rsidR="0034285B" w:rsidRPr="000167CC">
              <w:rPr>
                <w:rFonts w:ascii="Arial" w:hAnsi="Arial" w:cs="Arial"/>
                <w:bCs/>
              </w:rPr>
              <w:t xml:space="preserve">mit einer Vertragslaufzeit über min. </w:t>
            </w:r>
            <w:r w:rsidR="0034285B">
              <w:rPr>
                <w:rFonts w:ascii="Arial" w:hAnsi="Arial" w:cs="Arial"/>
                <w:bCs/>
              </w:rPr>
              <w:t>zwei</w:t>
            </w:r>
            <w:r w:rsidR="0034285B" w:rsidRPr="000167CC">
              <w:rPr>
                <w:rFonts w:ascii="Arial" w:hAnsi="Arial" w:cs="Arial"/>
                <w:bCs/>
              </w:rPr>
              <w:t xml:space="preserve"> Jahre.</w:t>
            </w:r>
          </w:p>
          <w:p w14:paraId="5584C2FD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187188053"/>
                <w:placeholder>
                  <w:docPart w:val="E61F93CA614546F6A024DE10A10EADBD"/>
                </w:placeholder>
                <w:showingPlcHdr/>
              </w:sdtPr>
              <w:sdtEndPr/>
              <w:sdtContent>
                <w:r w:rsidR="0034285B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61394F35" w14:textId="77777777" w:rsidR="0034285B" w:rsidRPr="006D5960" w:rsidRDefault="0034285B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EA08249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113193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85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34285B" w:rsidRPr="006D5960">
              <w:rPr>
                <w:rFonts w:ascii="Arial" w:hAnsi="Arial" w:cs="Arial"/>
                <w:bCs/>
              </w:rPr>
              <w:t xml:space="preserve"> </w:t>
            </w:r>
            <w:r w:rsidR="0034285B" w:rsidRPr="000167CC">
              <w:rPr>
                <w:rFonts w:ascii="Arial" w:hAnsi="Arial" w:cs="Arial"/>
                <w:bCs/>
              </w:rPr>
              <w:t>Referenzgeber (Unternehmen) und ein Ansprechpartner mit T</w:t>
            </w:r>
            <w:r w:rsidR="0034285B">
              <w:rPr>
                <w:rFonts w:ascii="Arial" w:hAnsi="Arial" w:cs="Arial"/>
                <w:bCs/>
              </w:rPr>
              <w:t>elefonnummer beim Referenzgeber</w:t>
            </w:r>
          </w:p>
          <w:p w14:paraId="1EB32927" w14:textId="77777777" w:rsidR="0034285B" w:rsidRDefault="00863C00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-933124218"/>
                <w:placeholder>
                  <w:docPart w:val="8E36998C7B1446458D02C843E55BCAD5"/>
                </w:placeholder>
                <w:showingPlcHdr/>
              </w:sdtPr>
              <w:sdtEndPr/>
              <w:sdtContent>
                <w:r w:rsidR="0034285B" w:rsidRPr="002C1D1D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BCA555C" w14:textId="77777777" w:rsidR="000167CC" w:rsidRDefault="000167CC" w:rsidP="0034285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39067D3A" w14:textId="77777777" w:rsidR="00D16A90" w:rsidRPr="006D5960" w:rsidRDefault="00D16A90" w:rsidP="00D16A90">
      <w:pPr>
        <w:spacing w:after="0" w:line="240" w:lineRule="auto"/>
        <w:rPr>
          <w:rFonts w:ascii="Arial" w:hAnsi="Arial" w:cs="Arial"/>
        </w:rPr>
      </w:pPr>
    </w:p>
    <w:p w14:paraId="3A2C8FBF" w14:textId="77777777" w:rsidR="000F1D4C" w:rsidRPr="006D5960" w:rsidRDefault="000F1D4C" w:rsidP="00D16A90">
      <w:pPr>
        <w:spacing w:after="0" w:line="240" w:lineRule="auto"/>
        <w:rPr>
          <w:rFonts w:ascii="Arial" w:hAnsi="Arial" w:cs="Arial"/>
        </w:rPr>
      </w:pPr>
    </w:p>
    <w:p w14:paraId="5A935F7D" w14:textId="77777777" w:rsidR="006D5B5B" w:rsidRPr="006D5960" w:rsidRDefault="006D5B5B" w:rsidP="006D5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62C314BA" w14:textId="77777777" w:rsidR="00193848" w:rsidRPr="003F3CC9" w:rsidRDefault="00863C00" w:rsidP="00193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showingPlcHdr/>
        </w:sdtPr>
        <w:sdtEndPr/>
        <w:sdtContent>
          <w:r w:rsidR="00193848" w:rsidRPr="00791885">
            <w:rPr>
              <w:rStyle w:val="Platzhaltertext"/>
            </w:rPr>
            <w:t>Klicken Sie hier, um Text einzugeben.</w:t>
          </w:r>
        </w:sdtContent>
      </w:sdt>
      <w:r w:rsidR="00193848" w:rsidRPr="006D5620">
        <w:rPr>
          <w:rFonts w:ascii="Arial Narrow" w:hAnsi="Arial Narrow"/>
        </w:rPr>
        <w:br/>
        <w:t>Ort</w:t>
      </w:r>
      <w:r w:rsidR="00193848">
        <w:rPr>
          <w:rFonts w:ascii="Arial Narrow" w:hAnsi="Arial Narrow"/>
        </w:rPr>
        <w:t>, Datum</w:t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 w:rsidRPr="006D5620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>
        <w:rPr>
          <w:rFonts w:ascii="Arial Narrow" w:hAnsi="Arial Narrow"/>
        </w:rPr>
        <w:tab/>
      </w:r>
      <w:r w:rsidR="00193848" w:rsidRPr="006D5620">
        <w:rPr>
          <w:rFonts w:ascii="Arial Narrow" w:hAnsi="Arial Narrow"/>
          <w:b/>
        </w:rPr>
        <w:t>Name des Verantwortlichen</w:t>
      </w:r>
      <w:r w:rsidR="00193848">
        <w:rPr>
          <w:rFonts w:ascii="Arial Narrow" w:hAnsi="Arial Narrow"/>
          <w:b/>
        </w:rPr>
        <w:t xml:space="preserve"> </w:t>
      </w:r>
      <w:r w:rsidR="00193848">
        <w:rPr>
          <w:rFonts w:ascii="Arial Narrow" w:hAnsi="Arial Narrow"/>
          <w:b/>
        </w:rPr>
        <w:br/>
      </w:r>
      <w:r w:rsidR="00193848" w:rsidRPr="006D5620">
        <w:rPr>
          <w:rFonts w:ascii="Arial Narrow" w:hAnsi="Arial Narrow"/>
          <w:b/>
        </w:rPr>
        <w:tab/>
        <w:t xml:space="preserve"> </w:t>
      </w:r>
      <w:r w:rsidR="00193848" w:rsidRPr="006D5620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>
        <w:rPr>
          <w:rFonts w:ascii="Arial Narrow" w:hAnsi="Arial Narrow"/>
          <w:b/>
        </w:rPr>
        <w:tab/>
      </w:r>
      <w:r w:rsidR="00193848" w:rsidRPr="006D5620">
        <w:rPr>
          <w:rFonts w:ascii="Arial Narrow" w:hAnsi="Arial Narrow"/>
          <w:b/>
        </w:rPr>
        <w:t>in Druckbuchstaben</w:t>
      </w:r>
    </w:p>
    <w:p w14:paraId="70FF06FF" w14:textId="77777777" w:rsidR="001314AC" w:rsidRPr="006D5960" w:rsidRDefault="001314AC" w:rsidP="006D5B5B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1314AC" w:rsidRPr="006D5960" w:rsidSect="004C6FED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D672" w14:textId="77777777" w:rsidR="0003257C" w:rsidRDefault="0003257C" w:rsidP="00D265F5">
      <w:pPr>
        <w:spacing w:after="0" w:line="240" w:lineRule="auto"/>
      </w:pPr>
      <w:r>
        <w:separator/>
      </w:r>
    </w:p>
  </w:endnote>
  <w:endnote w:type="continuationSeparator" w:id="0">
    <w:p w14:paraId="0C38682D" w14:textId="77777777" w:rsidR="0003257C" w:rsidRDefault="0003257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7CCC6" w14:textId="0875EEDB" w:rsidR="006D5960" w:rsidRPr="006D5960" w:rsidRDefault="00A060A9" w:rsidP="006D5960">
    <w:pPr>
      <w:pStyle w:val="Fuzeile"/>
      <w:rPr>
        <w:rFonts w:ascii="Arial" w:hAnsi="Arial" w:cs="Arial"/>
        <w:lang w:val="de-DE"/>
      </w:rPr>
    </w:pPr>
    <w:r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tab/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>PAGE   \* MERGEFORMAT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1</w:t>
    </w:r>
    <w:r w:rsidR="006D5960" w:rsidRPr="006D5960">
      <w:rPr>
        <w:rFonts w:ascii="Arial" w:hAnsi="Arial" w:cs="Arial"/>
        <w:szCs w:val="20"/>
      </w:rPr>
      <w:fldChar w:fldCharType="end"/>
    </w:r>
    <w:r w:rsidR="006D5960" w:rsidRPr="006D5960">
      <w:rPr>
        <w:rFonts w:ascii="Arial" w:hAnsi="Arial" w:cs="Arial"/>
        <w:szCs w:val="20"/>
      </w:rPr>
      <w:t xml:space="preserve">/ </w:t>
    </w:r>
    <w:r w:rsidR="006D5960" w:rsidRPr="006D5960">
      <w:rPr>
        <w:rFonts w:ascii="Arial" w:hAnsi="Arial" w:cs="Arial"/>
        <w:szCs w:val="20"/>
      </w:rPr>
      <w:fldChar w:fldCharType="begin"/>
    </w:r>
    <w:r w:rsidR="006D5960" w:rsidRPr="006D5960">
      <w:rPr>
        <w:rFonts w:ascii="Arial" w:hAnsi="Arial" w:cs="Arial"/>
        <w:szCs w:val="20"/>
      </w:rPr>
      <w:instrText xml:space="preserve"> NUMPAGES   \* MERGEFORMAT </w:instrText>
    </w:r>
    <w:r w:rsidR="006D5960" w:rsidRPr="006D5960">
      <w:rPr>
        <w:rFonts w:ascii="Arial" w:hAnsi="Arial" w:cs="Arial"/>
        <w:szCs w:val="20"/>
      </w:rPr>
      <w:fldChar w:fldCharType="separate"/>
    </w:r>
    <w:r w:rsidR="00447848">
      <w:rPr>
        <w:rFonts w:ascii="Arial" w:hAnsi="Arial" w:cs="Arial"/>
        <w:noProof/>
        <w:szCs w:val="20"/>
      </w:rPr>
      <w:t>3</w:t>
    </w:r>
    <w:r w:rsidR="006D5960" w:rsidRPr="006D5960">
      <w:rPr>
        <w:rFonts w:ascii="Arial" w:hAnsi="Arial" w:cs="Arial"/>
        <w:szCs w:val="20"/>
      </w:rPr>
      <w:fldChar w:fldCharType="end"/>
    </w:r>
  </w:p>
  <w:p w14:paraId="7F878FEF" w14:textId="77777777" w:rsidR="00E81E76" w:rsidRPr="004C6FED" w:rsidRDefault="00E81E76" w:rsidP="001314A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BFB79" w14:textId="77777777" w:rsidR="0003257C" w:rsidRDefault="0003257C" w:rsidP="00D265F5">
      <w:pPr>
        <w:spacing w:after="0" w:line="240" w:lineRule="auto"/>
      </w:pPr>
      <w:r>
        <w:separator/>
      </w:r>
    </w:p>
  </w:footnote>
  <w:footnote w:type="continuationSeparator" w:id="0">
    <w:p w14:paraId="5F0F0A6F" w14:textId="77777777" w:rsidR="0003257C" w:rsidRDefault="0003257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BA24" w14:textId="18D6E613" w:rsidR="006D5960" w:rsidRPr="006D5960" w:rsidRDefault="00BC622E" w:rsidP="006D596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40B7E835" wp14:editId="3072BDBF">
          <wp:simplePos x="0" y="0"/>
          <wp:positionH relativeFrom="page">
            <wp:posOffset>5080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60A9">
      <w:rPr>
        <w:rFonts w:ascii="Arial" w:hAnsi="Arial" w:cs="Arial"/>
        <w:b/>
        <w:sz w:val="20"/>
        <w:szCs w:val="20"/>
      </w:rPr>
      <w:t>09</w:t>
    </w:r>
    <w:r w:rsidR="006D5960" w:rsidRPr="006D5960">
      <w:rPr>
        <w:rFonts w:ascii="Arial" w:hAnsi="Arial" w:cs="Arial"/>
        <w:b/>
        <w:sz w:val="20"/>
        <w:szCs w:val="20"/>
      </w:rPr>
      <w:t xml:space="preserve"> – Formblatt Referenzprojekte</w:t>
    </w:r>
  </w:p>
  <w:p w14:paraId="7C9CCB12" w14:textId="14EA4765" w:rsidR="002F0E84" w:rsidRPr="006D5960" w:rsidRDefault="00342BC0" w:rsidP="006D5960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246C81">
      <w:rPr>
        <w:rFonts w:ascii="Arial" w:hAnsi="Arial" w:cs="Arial"/>
        <w:sz w:val="20"/>
        <w:szCs w:val="20"/>
      </w:rPr>
      <w:t>107/26</w:t>
    </w:r>
    <w:r w:rsidR="006D5960">
      <w:rPr>
        <w:rFonts w:ascii="Arial" w:hAnsi="Arial" w:cs="Arial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02F7743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3AE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D03FC"/>
    <w:multiLevelType w:val="hybridMultilevel"/>
    <w:tmpl w:val="1DB2AE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1DE"/>
    <w:multiLevelType w:val="hybridMultilevel"/>
    <w:tmpl w:val="00B8F6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17B64"/>
    <w:multiLevelType w:val="hybridMultilevel"/>
    <w:tmpl w:val="D86C49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0297"/>
    <w:multiLevelType w:val="hybridMultilevel"/>
    <w:tmpl w:val="3252DF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8" w15:restartNumberingAfterBreak="0">
    <w:nsid w:val="356807A2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7B2F"/>
    <w:multiLevelType w:val="hybridMultilevel"/>
    <w:tmpl w:val="32846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50BE8"/>
    <w:multiLevelType w:val="hybridMultilevel"/>
    <w:tmpl w:val="CFF8EF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93874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450B1"/>
    <w:multiLevelType w:val="hybridMultilevel"/>
    <w:tmpl w:val="E1005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6746C"/>
    <w:multiLevelType w:val="hybridMultilevel"/>
    <w:tmpl w:val="6D5E30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23DB1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F172C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9183E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B3D5F"/>
    <w:multiLevelType w:val="hybridMultilevel"/>
    <w:tmpl w:val="0D5843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E2518"/>
    <w:multiLevelType w:val="hybridMultilevel"/>
    <w:tmpl w:val="EAB4AA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2C7A88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1187F"/>
    <w:multiLevelType w:val="hybridMultilevel"/>
    <w:tmpl w:val="0BDE8F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050"/>
    <w:multiLevelType w:val="hybridMultilevel"/>
    <w:tmpl w:val="877643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619717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101216104">
    <w:abstractNumId w:val="11"/>
  </w:num>
  <w:num w:numId="3" w16cid:durableId="1333021761">
    <w:abstractNumId w:val="16"/>
  </w:num>
  <w:num w:numId="4" w16cid:durableId="1966504770">
    <w:abstractNumId w:val="7"/>
  </w:num>
  <w:num w:numId="5" w16cid:durableId="632174459">
    <w:abstractNumId w:val="24"/>
  </w:num>
  <w:num w:numId="6" w16cid:durableId="1243491004">
    <w:abstractNumId w:val="19"/>
  </w:num>
  <w:num w:numId="7" w16cid:durableId="957563223">
    <w:abstractNumId w:val="15"/>
  </w:num>
  <w:num w:numId="8" w16cid:durableId="1332680706">
    <w:abstractNumId w:val="23"/>
  </w:num>
  <w:num w:numId="9" w16cid:durableId="1629051264">
    <w:abstractNumId w:val="17"/>
  </w:num>
  <w:num w:numId="10" w16cid:durableId="1645155950">
    <w:abstractNumId w:val="8"/>
  </w:num>
  <w:num w:numId="11" w16cid:durableId="1857113196">
    <w:abstractNumId w:val="1"/>
  </w:num>
  <w:num w:numId="12" w16cid:durableId="111168848">
    <w:abstractNumId w:val="21"/>
  </w:num>
  <w:num w:numId="13" w16cid:durableId="1113129481">
    <w:abstractNumId w:val="20"/>
  </w:num>
  <w:num w:numId="14" w16cid:durableId="21130357">
    <w:abstractNumId w:val="14"/>
  </w:num>
  <w:num w:numId="15" w16cid:durableId="615911265">
    <w:abstractNumId w:val="9"/>
  </w:num>
  <w:num w:numId="16" w16cid:durableId="899634075">
    <w:abstractNumId w:val="4"/>
  </w:num>
  <w:num w:numId="17" w16cid:durableId="211769323">
    <w:abstractNumId w:val="6"/>
  </w:num>
  <w:num w:numId="18" w16cid:durableId="105851000">
    <w:abstractNumId w:val="2"/>
  </w:num>
  <w:num w:numId="19" w16cid:durableId="1541242141">
    <w:abstractNumId w:val="22"/>
  </w:num>
  <w:num w:numId="20" w16cid:durableId="1687443109">
    <w:abstractNumId w:val="18"/>
  </w:num>
  <w:num w:numId="21" w16cid:durableId="1813910105">
    <w:abstractNumId w:val="12"/>
  </w:num>
  <w:num w:numId="22" w16cid:durableId="1908421157">
    <w:abstractNumId w:val="13"/>
  </w:num>
  <w:num w:numId="23" w16cid:durableId="1823111281">
    <w:abstractNumId w:val="10"/>
  </w:num>
  <w:num w:numId="24" w16cid:durableId="1789935197">
    <w:abstractNumId w:val="5"/>
  </w:num>
  <w:num w:numId="25" w16cid:durableId="125940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ncTAKpIhbDgSO8UAZ8MKuBovTXcjUrX/JPJoXYXbhaF6/GkIcCfdfmeqC1HoAK0B9X/oKUfJn90ps6BWR9ReA==" w:salt="FMgkSiutsp+iUrYd8sYGcA==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Hamburg"/>
  </w:docVars>
  <w:rsids>
    <w:rsidRoot w:val="005F56CE"/>
    <w:rsid w:val="00000ED0"/>
    <w:rsid w:val="000167CC"/>
    <w:rsid w:val="00024FEA"/>
    <w:rsid w:val="0003257C"/>
    <w:rsid w:val="00033EB1"/>
    <w:rsid w:val="00036E14"/>
    <w:rsid w:val="00043640"/>
    <w:rsid w:val="000504C1"/>
    <w:rsid w:val="000529A5"/>
    <w:rsid w:val="00056846"/>
    <w:rsid w:val="00064D49"/>
    <w:rsid w:val="00065339"/>
    <w:rsid w:val="00066935"/>
    <w:rsid w:val="00070CBA"/>
    <w:rsid w:val="00073C57"/>
    <w:rsid w:val="000809CC"/>
    <w:rsid w:val="0008194E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5E89"/>
    <w:rsid w:val="000D6703"/>
    <w:rsid w:val="000F1D4C"/>
    <w:rsid w:val="000F4D58"/>
    <w:rsid w:val="001150AB"/>
    <w:rsid w:val="001272A1"/>
    <w:rsid w:val="001314AC"/>
    <w:rsid w:val="001334BA"/>
    <w:rsid w:val="001340FE"/>
    <w:rsid w:val="00135292"/>
    <w:rsid w:val="00137C63"/>
    <w:rsid w:val="00142071"/>
    <w:rsid w:val="0014428A"/>
    <w:rsid w:val="00146950"/>
    <w:rsid w:val="00151AA3"/>
    <w:rsid w:val="001541DC"/>
    <w:rsid w:val="00154A52"/>
    <w:rsid w:val="001567A7"/>
    <w:rsid w:val="00167280"/>
    <w:rsid w:val="00174119"/>
    <w:rsid w:val="00174BF3"/>
    <w:rsid w:val="00190A73"/>
    <w:rsid w:val="00193848"/>
    <w:rsid w:val="001973F7"/>
    <w:rsid w:val="00197EB1"/>
    <w:rsid w:val="001A2D77"/>
    <w:rsid w:val="001A7604"/>
    <w:rsid w:val="001B3B57"/>
    <w:rsid w:val="001B4CE8"/>
    <w:rsid w:val="001C48DA"/>
    <w:rsid w:val="001C6885"/>
    <w:rsid w:val="001C6FB9"/>
    <w:rsid w:val="001D3710"/>
    <w:rsid w:val="001D7ED9"/>
    <w:rsid w:val="001E070E"/>
    <w:rsid w:val="001E08CA"/>
    <w:rsid w:val="001E21AC"/>
    <w:rsid w:val="002034C2"/>
    <w:rsid w:val="00221970"/>
    <w:rsid w:val="00230159"/>
    <w:rsid w:val="002334B4"/>
    <w:rsid w:val="00240D2E"/>
    <w:rsid w:val="00246C81"/>
    <w:rsid w:val="00250F86"/>
    <w:rsid w:val="0025181B"/>
    <w:rsid w:val="00256534"/>
    <w:rsid w:val="0026651D"/>
    <w:rsid w:val="0027076F"/>
    <w:rsid w:val="002708A9"/>
    <w:rsid w:val="002723B1"/>
    <w:rsid w:val="00275934"/>
    <w:rsid w:val="00275A79"/>
    <w:rsid w:val="00276EF1"/>
    <w:rsid w:val="00290688"/>
    <w:rsid w:val="002B03D6"/>
    <w:rsid w:val="002B08DB"/>
    <w:rsid w:val="002B29F2"/>
    <w:rsid w:val="002B4D8B"/>
    <w:rsid w:val="002C1B0E"/>
    <w:rsid w:val="002C23BC"/>
    <w:rsid w:val="002D6028"/>
    <w:rsid w:val="002D792B"/>
    <w:rsid w:val="002E7B33"/>
    <w:rsid w:val="002F0E84"/>
    <w:rsid w:val="002F32F4"/>
    <w:rsid w:val="002F7A52"/>
    <w:rsid w:val="0030081B"/>
    <w:rsid w:val="0030324E"/>
    <w:rsid w:val="00304976"/>
    <w:rsid w:val="00305407"/>
    <w:rsid w:val="0031554F"/>
    <w:rsid w:val="0034285B"/>
    <w:rsid w:val="00342BC0"/>
    <w:rsid w:val="00346E25"/>
    <w:rsid w:val="003809E3"/>
    <w:rsid w:val="0038518B"/>
    <w:rsid w:val="00391778"/>
    <w:rsid w:val="003919A7"/>
    <w:rsid w:val="00395B14"/>
    <w:rsid w:val="003A03C3"/>
    <w:rsid w:val="003A66B8"/>
    <w:rsid w:val="003A768D"/>
    <w:rsid w:val="003B0643"/>
    <w:rsid w:val="003B1369"/>
    <w:rsid w:val="003B4F51"/>
    <w:rsid w:val="003B7A09"/>
    <w:rsid w:val="003C3394"/>
    <w:rsid w:val="003C4B66"/>
    <w:rsid w:val="003C4CDC"/>
    <w:rsid w:val="003D33BF"/>
    <w:rsid w:val="003D3848"/>
    <w:rsid w:val="003D7EE0"/>
    <w:rsid w:val="003E07BF"/>
    <w:rsid w:val="003E53B2"/>
    <w:rsid w:val="003E640E"/>
    <w:rsid w:val="003F1E84"/>
    <w:rsid w:val="003F2D66"/>
    <w:rsid w:val="003F316C"/>
    <w:rsid w:val="003F638E"/>
    <w:rsid w:val="00401B91"/>
    <w:rsid w:val="00405020"/>
    <w:rsid w:val="00410F56"/>
    <w:rsid w:val="0041747D"/>
    <w:rsid w:val="00420182"/>
    <w:rsid w:val="00437FC3"/>
    <w:rsid w:val="00442F57"/>
    <w:rsid w:val="004457AF"/>
    <w:rsid w:val="00447848"/>
    <w:rsid w:val="00451C2F"/>
    <w:rsid w:val="004617D8"/>
    <w:rsid w:val="00464E40"/>
    <w:rsid w:val="0049078E"/>
    <w:rsid w:val="004954D7"/>
    <w:rsid w:val="004966D4"/>
    <w:rsid w:val="00497768"/>
    <w:rsid w:val="004C1A09"/>
    <w:rsid w:val="004C6FED"/>
    <w:rsid w:val="004E086C"/>
    <w:rsid w:val="004E393A"/>
    <w:rsid w:val="004F2B8D"/>
    <w:rsid w:val="004F506B"/>
    <w:rsid w:val="00527D35"/>
    <w:rsid w:val="00535953"/>
    <w:rsid w:val="005370F7"/>
    <w:rsid w:val="0054325F"/>
    <w:rsid w:val="005442BB"/>
    <w:rsid w:val="00555B17"/>
    <w:rsid w:val="00572E9D"/>
    <w:rsid w:val="0057599A"/>
    <w:rsid w:val="00593B82"/>
    <w:rsid w:val="005A761B"/>
    <w:rsid w:val="005B61F9"/>
    <w:rsid w:val="005C3448"/>
    <w:rsid w:val="005D66CF"/>
    <w:rsid w:val="005F56CE"/>
    <w:rsid w:val="005F75C8"/>
    <w:rsid w:val="005F7B81"/>
    <w:rsid w:val="0060005C"/>
    <w:rsid w:val="00606502"/>
    <w:rsid w:val="006071A2"/>
    <w:rsid w:val="00612BED"/>
    <w:rsid w:val="006159D6"/>
    <w:rsid w:val="0063003D"/>
    <w:rsid w:val="00630BC1"/>
    <w:rsid w:val="0063268D"/>
    <w:rsid w:val="00651C1E"/>
    <w:rsid w:val="00653712"/>
    <w:rsid w:val="00654078"/>
    <w:rsid w:val="00654FC1"/>
    <w:rsid w:val="00675B2B"/>
    <w:rsid w:val="00680254"/>
    <w:rsid w:val="00680431"/>
    <w:rsid w:val="006A116B"/>
    <w:rsid w:val="006A1DD9"/>
    <w:rsid w:val="006A48FE"/>
    <w:rsid w:val="006C6232"/>
    <w:rsid w:val="006C658B"/>
    <w:rsid w:val="006D32A3"/>
    <w:rsid w:val="006D5960"/>
    <w:rsid w:val="006D5B5B"/>
    <w:rsid w:val="006E6B98"/>
    <w:rsid w:val="00706648"/>
    <w:rsid w:val="00711451"/>
    <w:rsid w:val="00715539"/>
    <w:rsid w:val="00716CE9"/>
    <w:rsid w:val="00721167"/>
    <w:rsid w:val="00726C3C"/>
    <w:rsid w:val="00734BAF"/>
    <w:rsid w:val="00741C3D"/>
    <w:rsid w:val="00741EC3"/>
    <w:rsid w:val="0074712D"/>
    <w:rsid w:val="00765E10"/>
    <w:rsid w:val="007660CF"/>
    <w:rsid w:val="007766E5"/>
    <w:rsid w:val="007777A5"/>
    <w:rsid w:val="00780D4C"/>
    <w:rsid w:val="00781DA8"/>
    <w:rsid w:val="00795E24"/>
    <w:rsid w:val="007A08EF"/>
    <w:rsid w:val="007B1DE2"/>
    <w:rsid w:val="007D0A52"/>
    <w:rsid w:val="007E1651"/>
    <w:rsid w:val="007E4C29"/>
    <w:rsid w:val="007E6D96"/>
    <w:rsid w:val="007E7D1C"/>
    <w:rsid w:val="007F597A"/>
    <w:rsid w:val="0080010A"/>
    <w:rsid w:val="00805BFB"/>
    <w:rsid w:val="00821BE1"/>
    <w:rsid w:val="008252B0"/>
    <w:rsid w:val="00834D38"/>
    <w:rsid w:val="0083772F"/>
    <w:rsid w:val="00837D86"/>
    <w:rsid w:val="008601A7"/>
    <w:rsid w:val="00863C00"/>
    <w:rsid w:val="00873517"/>
    <w:rsid w:val="0088552B"/>
    <w:rsid w:val="00890AFC"/>
    <w:rsid w:val="008A1A2E"/>
    <w:rsid w:val="008B3E37"/>
    <w:rsid w:val="008B5C5A"/>
    <w:rsid w:val="008B6DD3"/>
    <w:rsid w:val="008C3565"/>
    <w:rsid w:val="008D709E"/>
    <w:rsid w:val="008F1173"/>
    <w:rsid w:val="008F4A94"/>
    <w:rsid w:val="0090427D"/>
    <w:rsid w:val="0091678F"/>
    <w:rsid w:val="00921D57"/>
    <w:rsid w:val="00936F88"/>
    <w:rsid w:val="00941F1E"/>
    <w:rsid w:val="00943741"/>
    <w:rsid w:val="00981B70"/>
    <w:rsid w:val="00990AF6"/>
    <w:rsid w:val="00991503"/>
    <w:rsid w:val="00991597"/>
    <w:rsid w:val="0099275A"/>
    <w:rsid w:val="00993CB5"/>
    <w:rsid w:val="00995DE0"/>
    <w:rsid w:val="009A0427"/>
    <w:rsid w:val="009A4A78"/>
    <w:rsid w:val="009E3A64"/>
    <w:rsid w:val="00A060A9"/>
    <w:rsid w:val="00A07886"/>
    <w:rsid w:val="00A11CC2"/>
    <w:rsid w:val="00A149F5"/>
    <w:rsid w:val="00A21BA9"/>
    <w:rsid w:val="00A21F22"/>
    <w:rsid w:val="00A32513"/>
    <w:rsid w:val="00A36EA6"/>
    <w:rsid w:val="00A42586"/>
    <w:rsid w:val="00A74804"/>
    <w:rsid w:val="00A87AB1"/>
    <w:rsid w:val="00A900DF"/>
    <w:rsid w:val="00AA1D95"/>
    <w:rsid w:val="00AB75B6"/>
    <w:rsid w:val="00AB7B13"/>
    <w:rsid w:val="00AC4C90"/>
    <w:rsid w:val="00AC6853"/>
    <w:rsid w:val="00AD5771"/>
    <w:rsid w:val="00AE697D"/>
    <w:rsid w:val="00AF0627"/>
    <w:rsid w:val="00B05494"/>
    <w:rsid w:val="00B063F7"/>
    <w:rsid w:val="00B10716"/>
    <w:rsid w:val="00B15EBA"/>
    <w:rsid w:val="00B173AD"/>
    <w:rsid w:val="00B24446"/>
    <w:rsid w:val="00B2588A"/>
    <w:rsid w:val="00B46419"/>
    <w:rsid w:val="00B4661B"/>
    <w:rsid w:val="00B470B9"/>
    <w:rsid w:val="00B478F6"/>
    <w:rsid w:val="00B555C1"/>
    <w:rsid w:val="00B56782"/>
    <w:rsid w:val="00B74155"/>
    <w:rsid w:val="00B76FA7"/>
    <w:rsid w:val="00B905A5"/>
    <w:rsid w:val="00B943B9"/>
    <w:rsid w:val="00B951A9"/>
    <w:rsid w:val="00B967F8"/>
    <w:rsid w:val="00B97C9D"/>
    <w:rsid w:val="00BA19CB"/>
    <w:rsid w:val="00BA66C1"/>
    <w:rsid w:val="00BA7622"/>
    <w:rsid w:val="00BA79EC"/>
    <w:rsid w:val="00BB28E9"/>
    <w:rsid w:val="00BC622E"/>
    <w:rsid w:val="00BD29D5"/>
    <w:rsid w:val="00BD3546"/>
    <w:rsid w:val="00BE6AA2"/>
    <w:rsid w:val="00BE7783"/>
    <w:rsid w:val="00BE7D87"/>
    <w:rsid w:val="00BF50B5"/>
    <w:rsid w:val="00C02CF5"/>
    <w:rsid w:val="00C12696"/>
    <w:rsid w:val="00C13525"/>
    <w:rsid w:val="00C16C45"/>
    <w:rsid w:val="00C20118"/>
    <w:rsid w:val="00C20850"/>
    <w:rsid w:val="00C26587"/>
    <w:rsid w:val="00C33298"/>
    <w:rsid w:val="00C34EBA"/>
    <w:rsid w:val="00C44568"/>
    <w:rsid w:val="00C45260"/>
    <w:rsid w:val="00C5246E"/>
    <w:rsid w:val="00C53AE3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08BF"/>
    <w:rsid w:val="00CA2348"/>
    <w:rsid w:val="00CA2858"/>
    <w:rsid w:val="00CA423D"/>
    <w:rsid w:val="00CA5154"/>
    <w:rsid w:val="00CA5A5B"/>
    <w:rsid w:val="00CB2CBC"/>
    <w:rsid w:val="00CB5A71"/>
    <w:rsid w:val="00CC3DF5"/>
    <w:rsid w:val="00CD7838"/>
    <w:rsid w:val="00CD79E8"/>
    <w:rsid w:val="00CD7C64"/>
    <w:rsid w:val="00D01632"/>
    <w:rsid w:val="00D05EB0"/>
    <w:rsid w:val="00D1194E"/>
    <w:rsid w:val="00D12526"/>
    <w:rsid w:val="00D16A90"/>
    <w:rsid w:val="00D2110C"/>
    <w:rsid w:val="00D23AE0"/>
    <w:rsid w:val="00D265F5"/>
    <w:rsid w:val="00D272A3"/>
    <w:rsid w:val="00D30948"/>
    <w:rsid w:val="00D44DAF"/>
    <w:rsid w:val="00D50AEC"/>
    <w:rsid w:val="00D53FED"/>
    <w:rsid w:val="00D572B6"/>
    <w:rsid w:val="00D64A6C"/>
    <w:rsid w:val="00D656B2"/>
    <w:rsid w:val="00D71BD9"/>
    <w:rsid w:val="00D73200"/>
    <w:rsid w:val="00D746EA"/>
    <w:rsid w:val="00D75FD3"/>
    <w:rsid w:val="00D760C7"/>
    <w:rsid w:val="00D76AE8"/>
    <w:rsid w:val="00D83897"/>
    <w:rsid w:val="00D9432B"/>
    <w:rsid w:val="00D97EF4"/>
    <w:rsid w:val="00DA224A"/>
    <w:rsid w:val="00DA240D"/>
    <w:rsid w:val="00DA52AA"/>
    <w:rsid w:val="00DA6C15"/>
    <w:rsid w:val="00DD3BA5"/>
    <w:rsid w:val="00DD4C2E"/>
    <w:rsid w:val="00DE66B7"/>
    <w:rsid w:val="00E0452E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1C56"/>
    <w:rsid w:val="00E727AC"/>
    <w:rsid w:val="00E773DC"/>
    <w:rsid w:val="00E81E76"/>
    <w:rsid w:val="00E8513A"/>
    <w:rsid w:val="00E91789"/>
    <w:rsid w:val="00EC1359"/>
    <w:rsid w:val="00EC4EC8"/>
    <w:rsid w:val="00EC6DFD"/>
    <w:rsid w:val="00ED492B"/>
    <w:rsid w:val="00ED6780"/>
    <w:rsid w:val="00ED6C7C"/>
    <w:rsid w:val="00EE7FF9"/>
    <w:rsid w:val="00EF30FA"/>
    <w:rsid w:val="00F00D97"/>
    <w:rsid w:val="00F00FF1"/>
    <w:rsid w:val="00F044EC"/>
    <w:rsid w:val="00F15352"/>
    <w:rsid w:val="00F17B61"/>
    <w:rsid w:val="00F17F38"/>
    <w:rsid w:val="00F212C2"/>
    <w:rsid w:val="00F30E85"/>
    <w:rsid w:val="00F37ED2"/>
    <w:rsid w:val="00F46811"/>
    <w:rsid w:val="00F549BE"/>
    <w:rsid w:val="00F55217"/>
    <w:rsid w:val="00F6046D"/>
    <w:rsid w:val="00F62F3C"/>
    <w:rsid w:val="00F63810"/>
    <w:rsid w:val="00F6759D"/>
    <w:rsid w:val="00F76E2E"/>
    <w:rsid w:val="00F805D7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24CF"/>
    <w:rsid w:val="00FE0427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349AB7F5"/>
  <w15:docId w15:val="{15BD6127-E2C2-4331-8E9F-7076C8F7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E21AC"/>
    <w:rPr>
      <w:color w:val="808080"/>
    </w:rPr>
  </w:style>
  <w:style w:type="paragraph" w:styleId="berarbeitung">
    <w:name w:val="Revision"/>
    <w:hidden/>
    <w:uiPriority w:val="99"/>
    <w:semiHidden/>
    <w:rsid w:val="00EC4E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542B09-F820-4E3D-A282-00F18514C86A}"/>
      </w:docPartPr>
      <w:docPartBody>
        <w:p w:rsidR="00F461F5" w:rsidRDefault="00282ACC"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5575B522504164939F63C4C3937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4CABCE-DABE-42CD-B49A-80A467C29CA7}"/>
      </w:docPartPr>
      <w:docPartBody>
        <w:p w:rsidR="000F5B9D" w:rsidRDefault="00F37CE3" w:rsidP="00F37CE3">
          <w:pPr>
            <w:pStyle w:val="D95575B522504164939F63C4C393776D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15D5C313CF14E008B9E5E8A4EB68D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C5FD-A39C-45EE-8454-3FAC46A39050}"/>
      </w:docPartPr>
      <w:docPartBody>
        <w:p w:rsidR="000F5B9D" w:rsidRDefault="00F37CE3" w:rsidP="00F37CE3">
          <w:pPr>
            <w:pStyle w:val="715D5C313CF14E008B9E5E8A4EB68DB1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5D9041D3D7C4457A653B7FD48ECB4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2E9CF-CFCC-4991-87ED-8423340DDA49}"/>
      </w:docPartPr>
      <w:docPartBody>
        <w:p w:rsidR="000F5B9D" w:rsidRDefault="00F37CE3" w:rsidP="00F37CE3">
          <w:pPr>
            <w:pStyle w:val="45D9041D3D7C4457A653B7FD48ECB47E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D4C8E1EB174A55B4BE7235DEBBD2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24DECD-2CB6-4ABB-9294-4877CA1946D3}"/>
      </w:docPartPr>
      <w:docPartBody>
        <w:p w:rsidR="000F5B9D" w:rsidRDefault="00F37CE3" w:rsidP="00F37CE3">
          <w:pPr>
            <w:pStyle w:val="0FD4C8E1EB174A55B4BE7235DEBBD2FB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E4448C23114362A54F05A1310DD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4621D-36E0-4DE9-BCB2-CE8D10096DA1}"/>
      </w:docPartPr>
      <w:docPartBody>
        <w:p w:rsidR="000F5B9D" w:rsidRDefault="00F37CE3" w:rsidP="00F37CE3">
          <w:pPr>
            <w:pStyle w:val="70E4448C23114362A54F05A1310DD14C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C78474F55A040609B51FB39A57D31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4B1EED-F3DA-49FF-B23A-ECD5F6102E7A}"/>
      </w:docPartPr>
      <w:docPartBody>
        <w:p w:rsidR="000F5B9D" w:rsidRDefault="00F37CE3" w:rsidP="00F37CE3">
          <w:pPr>
            <w:pStyle w:val="CC78474F55A040609B51FB39A57D31B8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04C187D3B784F9489BAA6C49D19E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4A2B81-759D-4D91-B759-713B30F6278F}"/>
      </w:docPartPr>
      <w:docPartBody>
        <w:p w:rsidR="005C2F47" w:rsidRDefault="005C2F47" w:rsidP="005C2F47">
          <w:pPr>
            <w:pStyle w:val="204C187D3B784F9489BAA6C49D19E453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61F93CA614546F6A024DE10A10EAD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E8CD0-7DB7-43A1-8E7D-15116203944A}"/>
      </w:docPartPr>
      <w:docPartBody>
        <w:p w:rsidR="005C2F47" w:rsidRDefault="005C2F47" w:rsidP="005C2F47">
          <w:pPr>
            <w:pStyle w:val="E61F93CA614546F6A024DE10A10EADBD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E36998C7B1446458D02C843E55BCA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F182E-B134-4F92-9B58-ED487F3E8B99}"/>
      </w:docPartPr>
      <w:docPartBody>
        <w:p w:rsidR="005C2F47" w:rsidRDefault="005C2F47" w:rsidP="005C2F47">
          <w:pPr>
            <w:pStyle w:val="8E36998C7B1446458D02C843E55BCAD5"/>
          </w:pPr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ACC"/>
    <w:rsid w:val="00036E14"/>
    <w:rsid w:val="0008194E"/>
    <w:rsid w:val="000F5B9D"/>
    <w:rsid w:val="00137C63"/>
    <w:rsid w:val="00282ACC"/>
    <w:rsid w:val="003C4B66"/>
    <w:rsid w:val="005C2F47"/>
    <w:rsid w:val="00B24446"/>
    <w:rsid w:val="00CB5A71"/>
    <w:rsid w:val="00F37CE3"/>
    <w:rsid w:val="00F4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2F47"/>
    <w:rPr>
      <w:color w:val="808080"/>
    </w:rPr>
  </w:style>
  <w:style w:type="paragraph" w:customStyle="1" w:styleId="D95575B522504164939F63C4C393776D">
    <w:name w:val="D95575B522504164939F63C4C393776D"/>
    <w:rsid w:val="00F37CE3"/>
    <w:pPr>
      <w:spacing w:after="160" w:line="259" w:lineRule="auto"/>
    </w:pPr>
  </w:style>
  <w:style w:type="paragraph" w:customStyle="1" w:styleId="715D5C313CF14E008B9E5E8A4EB68DB1">
    <w:name w:val="715D5C313CF14E008B9E5E8A4EB68DB1"/>
    <w:rsid w:val="00F37CE3"/>
    <w:pPr>
      <w:spacing w:after="160" w:line="259" w:lineRule="auto"/>
    </w:pPr>
  </w:style>
  <w:style w:type="paragraph" w:customStyle="1" w:styleId="45D9041D3D7C4457A653B7FD48ECB47E">
    <w:name w:val="45D9041D3D7C4457A653B7FD48ECB47E"/>
    <w:rsid w:val="00F37CE3"/>
    <w:pPr>
      <w:spacing w:after="160" w:line="259" w:lineRule="auto"/>
    </w:pPr>
  </w:style>
  <w:style w:type="paragraph" w:customStyle="1" w:styleId="0FD4C8E1EB174A55B4BE7235DEBBD2FB">
    <w:name w:val="0FD4C8E1EB174A55B4BE7235DEBBD2FB"/>
    <w:rsid w:val="00F37CE3"/>
    <w:pPr>
      <w:spacing w:after="160" w:line="259" w:lineRule="auto"/>
    </w:pPr>
  </w:style>
  <w:style w:type="paragraph" w:customStyle="1" w:styleId="70E4448C23114362A54F05A1310DD14C">
    <w:name w:val="70E4448C23114362A54F05A1310DD14C"/>
    <w:rsid w:val="00F37CE3"/>
    <w:pPr>
      <w:spacing w:after="160" w:line="259" w:lineRule="auto"/>
    </w:pPr>
  </w:style>
  <w:style w:type="paragraph" w:customStyle="1" w:styleId="CC78474F55A040609B51FB39A57D31B8">
    <w:name w:val="CC78474F55A040609B51FB39A57D31B8"/>
    <w:rsid w:val="00F37CE3"/>
    <w:pPr>
      <w:spacing w:after="160" w:line="259" w:lineRule="auto"/>
    </w:pPr>
  </w:style>
  <w:style w:type="paragraph" w:customStyle="1" w:styleId="204C187D3B784F9489BAA6C49D19E453">
    <w:name w:val="204C187D3B784F9489BAA6C49D19E453"/>
    <w:rsid w:val="005C2F4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61F93CA614546F6A024DE10A10EADBD">
    <w:name w:val="E61F93CA614546F6A024DE10A10EADBD"/>
    <w:rsid w:val="005C2F47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E36998C7B1446458D02C843E55BCAD5">
    <w:name w:val="8E36998C7B1446458D02C843E55BCAD5"/>
    <w:rsid w:val="005C2F47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02E20-017A-4CD4-B223-D1EE007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470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26</cp:revision>
  <cp:lastPrinted>2016-10-13T10:20:00Z</cp:lastPrinted>
  <dcterms:created xsi:type="dcterms:W3CDTF">2020-10-14T12:43:00Z</dcterms:created>
  <dcterms:modified xsi:type="dcterms:W3CDTF">2026-07-17T11:42:00Z</dcterms:modified>
</cp:coreProperties>
</file>